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2273D" w14:textId="77777777" w:rsidR="00143D06" w:rsidRDefault="00143D06" w:rsidP="00143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MASSYNGHAM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14:paraId="3FF82A80" w14:textId="77777777" w:rsidR="00143D06" w:rsidRDefault="00143D06" w:rsidP="00143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West Welton, Norfolk. Gentleman.</w:t>
      </w:r>
    </w:p>
    <w:p w14:paraId="2E833416" w14:textId="77777777" w:rsidR="00143D06" w:rsidRDefault="00143D06" w:rsidP="00143D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7203AF" w14:textId="77777777" w:rsidR="00143D06" w:rsidRDefault="00143D06" w:rsidP="00143D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044CA9" w14:textId="77777777" w:rsidR="00143D06" w:rsidRDefault="00143D06" w:rsidP="00143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>Thomas Norton of London, fishmonger(q.v.), brought a plaint of debt against</w:t>
      </w:r>
    </w:p>
    <w:p w14:paraId="56FD9B14" w14:textId="77777777" w:rsidR="00143D06" w:rsidRDefault="00143D06" w:rsidP="00143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him, Robert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Neuport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Rector of West Walton(q.v.)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Guybon</w:t>
      </w:r>
      <w:proofErr w:type="spellEnd"/>
    </w:p>
    <w:p w14:paraId="5A332422" w14:textId="77777777" w:rsidR="00143D06" w:rsidRDefault="00143D06" w:rsidP="00143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6FE2356" w14:textId="77777777" w:rsidR="00143D06" w:rsidRDefault="00143D06" w:rsidP="00143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596A4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https://waalt.uh.edu/index.php/IDXCP40no797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E9E852B" w14:textId="77777777" w:rsidR="00143D06" w:rsidRDefault="00143D06" w:rsidP="00143D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677DE3" w14:textId="77777777" w:rsidR="00143D06" w:rsidRDefault="00143D06" w:rsidP="00143D0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55614F" w14:textId="77777777" w:rsidR="00143D06" w:rsidRDefault="00143D06" w:rsidP="00143D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October 2022</w:t>
      </w:r>
    </w:p>
    <w:p w14:paraId="4B9F792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F99AE" w14:textId="77777777" w:rsidR="00143D06" w:rsidRDefault="00143D06" w:rsidP="009139A6">
      <w:r>
        <w:separator/>
      </w:r>
    </w:p>
  </w:endnote>
  <w:endnote w:type="continuationSeparator" w:id="0">
    <w:p w14:paraId="2059EF11" w14:textId="77777777" w:rsidR="00143D06" w:rsidRDefault="00143D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03A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B98D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B4E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7F096" w14:textId="77777777" w:rsidR="00143D06" w:rsidRDefault="00143D06" w:rsidP="009139A6">
      <w:r>
        <w:separator/>
      </w:r>
    </w:p>
  </w:footnote>
  <w:footnote w:type="continuationSeparator" w:id="0">
    <w:p w14:paraId="0C2B5814" w14:textId="77777777" w:rsidR="00143D06" w:rsidRDefault="00143D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2B4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C36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EFE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D06"/>
    <w:rsid w:val="000666E0"/>
    <w:rsid w:val="00143D0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7357A"/>
  <w15:chartTrackingRefBased/>
  <w15:docId w15:val="{B9AEDEE2-631D-4C44-A5A7-ADB8D8CB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43D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2022-10-18T18:52:00Z</dcterms:created>
  <dcterms:modified xsi:type="dcterms:W3CDTF">2022-10-18T18:54:00Z</dcterms:modified>
</cp:coreProperties>
</file>